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B43F24">
        <w:rPr>
          <w:rFonts w:ascii="Arial" w:hAnsi="Arial" w:cs="Arial"/>
          <w:b/>
          <w:caps/>
          <w:sz w:val="28"/>
          <w:szCs w:val="28"/>
        </w:rPr>
        <w:t>103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F40680">
        <w:rPr>
          <w:rFonts w:ascii="Arial" w:hAnsi="Arial" w:cs="Arial"/>
          <w:b/>
          <w:caps/>
          <w:sz w:val="28"/>
          <w:szCs w:val="28"/>
        </w:rPr>
        <w:t>21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748EC" w:rsidP="00B748EC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das Mães, celebrado no último dia 9 de maio</w:t>
            </w:r>
            <w:r w:rsidR="000B79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F7497" w:rsidRDefault="003F7497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>d</w:t>
      </w:r>
      <w:r w:rsidR="00D961F6">
        <w:rPr>
          <w:rFonts w:ascii="Arial" w:hAnsi="Arial" w:cs="Arial"/>
        </w:rPr>
        <w:t>e</w:t>
      </w:r>
      <w:r w:rsidR="001F1770" w:rsidRPr="001F1770">
        <w:rPr>
          <w:rFonts w:ascii="Arial" w:hAnsi="Arial" w:cs="Arial"/>
        </w:rPr>
        <w:t xml:space="preserve"> </w:t>
      </w:r>
      <w:r w:rsidR="00D961F6" w:rsidRPr="00D961F6">
        <w:rPr>
          <w:rFonts w:ascii="Arial" w:hAnsi="Arial" w:cs="Arial"/>
        </w:rPr>
        <w:t>Moção Comemorativa ao Dia das Mães, celebrado no último dia 9 de maio</w:t>
      </w:r>
      <w:r w:rsidR="00BC6353">
        <w:rPr>
          <w:rFonts w:ascii="Arial" w:hAnsi="Arial" w:cs="Arial"/>
        </w:rPr>
        <w:t>.</w:t>
      </w:r>
    </w:p>
    <w:p w:rsidR="00E76A04" w:rsidRDefault="00E76A04" w:rsidP="00E76A0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A50D7">
        <w:rPr>
          <w:rFonts w:ascii="Arial" w:hAnsi="Arial" w:cs="Arial"/>
        </w:rPr>
        <w:t xml:space="preserve">Nesta oportunidade, então, consignamos os nossos mais sinceros cumprimentos </w:t>
      </w:r>
      <w:r w:rsidR="00B35A15">
        <w:rPr>
          <w:rFonts w:ascii="Arial" w:hAnsi="Arial" w:cs="Arial"/>
        </w:rPr>
        <w:t>a todas as mães de nossa cidade</w:t>
      </w:r>
      <w:r>
        <w:rPr>
          <w:rFonts w:ascii="Arial" w:hAnsi="Arial" w:cs="Arial"/>
        </w:rPr>
        <w:t>.</w:t>
      </w:r>
    </w:p>
    <w:p w:rsidR="003A77BE" w:rsidRDefault="002213FA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</w:t>
        </w:r>
        <w:bookmarkStart w:id="0" w:name="_GoBack"/>
        <w:bookmarkEnd w:id="0"/>
        <w:r w:rsidR="003F7497" w:rsidRPr="00BF791A">
          <w:rPr>
            <w:rFonts w:ascii="Arial" w:hAnsi="Arial" w:cs="Arial"/>
          </w:rPr>
          <w:t>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:rsidR="00496C36" w:rsidRDefault="00496C36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21FB4">
        <w:rPr>
          <w:rFonts w:ascii="Arial" w:hAnsi="Arial" w:cs="Arial"/>
        </w:rPr>
        <w:t>12</w:t>
      </w:r>
      <w:r w:rsidR="00A87E87" w:rsidRPr="00A87E87">
        <w:rPr>
          <w:rFonts w:ascii="Arial" w:hAnsi="Arial" w:cs="Arial"/>
        </w:rPr>
        <w:t xml:space="preserve"> de </w:t>
      </w:r>
      <w:r w:rsidR="00D21FB4">
        <w:rPr>
          <w:rFonts w:ascii="Arial" w:hAnsi="Arial" w:cs="Arial"/>
        </w:rPr>
        <w:t xml:space="preserve">maio </w:t>
      </w:r>
      <w:r w:rsidR="00AE7FE5">
        <w:rPr>
          <w:rFonts w:ascii="Arial" w:hAnsi="Arial" w:cs="Arial"/>
        </w:rPr>
        <w:t>de 2021</w:t>
      </w:r>
      <w:r w:rsidR="00E85367">
        <w:rPr>
          <w:rFonts w:ascii="Arial" w:hAnsi="Arial" w:cs="Arial"/>
        </w:rPr>
        <w:t>.</w:t>
      </w: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A469E" w:rsidRDefault="008A469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D403A" w:rsidRPr="001039B2" w:rsidRDefault="009D403A" w:rsidP="009D403A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1039B2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E85367" w:rsidRDefault="00CE0EE5" w:rsidP="009D403A">
      <w:pPr>
        <w:jc w:val="center"/>
        <w:rPr>
          <w:rFonts w:ascii="Arial" w:hAnsi="Arial" w:cs="Arial"/>
        </w:rPr>
      </w:pPr>
      <w:r w:rsidRPr="001039B2">
        <w:rPr>
          <w:rFonts w:ascii="Arial" w:eastAsia="Calibri" w:hAnsi="Arial" w:cs="Arial"/>
          <w:lang w:eastAsia="en-US"/>
        </w:rPr>
        <w:t>Vereador - D</w:t>
      </w:r>
      <w:r>
        <w:rPr>
          <w:rFonts w:ascii="Arial" w:eastAsia="Calibri" w:hAnsi="Arial" w:cs="Arial"/>
          <w:lang w:eastAsia="en-US"/>
        </w:rPr>
        <w:t>EM</w:t>
      </w:r>
    </w:p>
    <w:sectPr w:rsidR="00E8536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C98" w:rsidRDefault="00FE7C98">
      <w:r>
        <w:separator/>
      </w:r>
    </w:p>
  </w:endnote>
  <w:endnote w:type="continuationSeparator" w:id="0">
    <w:p w:rsidR="00FE7C98" w:rsidRDefault="00FE7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C98" w:rsidRDefault="00FE7C98">
      <w:r>
        <w:separator/>
      </w:r>
    </w:p>
  </w:footnote>
  <w:footnote w:type="continuationSeparator" w:id="0">
    <w:p w:rsidR="00FE7C98" w:rsidRDefault="00FE7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5067F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40680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588"/>
    <w:rsid w:val="00012789"/>
    <w:rsid w:val="00012AC3"/>
    <w:rsid w:val="00024FD3"/>
    <w:rsid w:val="000342D0"/>
    <w:rsid w:val="00046DE8"/>
    <w:rsid w:val="00051167"/>
    <w:rsid w:val="00056288"/>
    <w:rsid w:val="00057A4A"/>
    <w:rsid w:val="00064BF0"/>
    <w:rsid w:val="00065694"/>
    <w:rsid w:val="00075BE6"/>
    <w:rsid w:val="000875A9"/>
    <w:rsid w:val="00090D24"/>
    <w:rsid w:val="00094490"/>
    <w:rsid w:val="000958D5"/>
    <w:rsid w:val="00097CAE"/>
    <w:rsid w:val="000A704A"/>
    <w:rsid w:val="000B792B"/>
    <w:rsid w:val="000C7CFC"/>
    <w:rsid w:val="000D002F"/>
    <w:rsid w:val="000E6552"/>
    <w:rsid w:val="000E762F"/>
    <w:rsid w:val="000F558C"/>
    <w:rsid w:val="000F608D"/>
    <w:rsid w:val="000F6251"/>
    <w:rsid w:val="00106F15"/>
    <w:rsid w:val="00122470"/>
    <w:rsid w:val="00122789"/>
    <w:rsid w:val="00135705"/>
    <w:rsid w:val="001438D1"/>
    <w:rsid w:val="00144FFF"/>
    <w:rsid w:val="0014591F"/>
    <w:rsid w:val="00150EE2"/>
    <w:rsid w:val="00155F44"/>
    <w:rsid w:val="00172E81"/>
    <w:rsid w:val="00172ED4"/>
    <w:rsid w:val="00181CD2"/>
    <w:rsid w:val="00181FA3"/>
    <w:rsid w:val="00190491"/>
    <w:rsid w:val="001A09F2"/>
    <w:rsid w:val="001A119E"/>
    <w:rsid w:val="001B0773"/>
    <w:rsid w:val="001B4124"/>
    <w:rsid w:val="001C6C2B"/>
    <w:rsid w:val="001F13C3"/>
    <w:rsid w:val="001F1770"/>
    <w:rsid w:val="00204ED7"/>
    <w:rsid w:val="00210094"/>
    <w:rsid w:val="00211F35"/>
    <w:rsid w:val="00215EAE"/>
    <w:rsid w:val="0021657C"/>
    <w:rsid w:val="002213FA"/>
    <w:rsid w:val="00230859"/>
    <w:rsid w:val="002328B1"/>
    <w:rsid w:val="00236A42"/>
    <w:rsid w:val="00246C7F"/>
    <w:rsid w:val="00252A22"/>
    <w:rsid w:val="00253C82"/>
    <w:rsid w:val="00266838"/>
    <w:rsid w:val="00286EFD"/>
    <w:rsid w:val="0029674B"/>
    <w:rsid w:val="00297190"/>
    <w:rsid w:val="00297F64"/>
    <w:rsid w:val="002A7434"/>
    <w:rsid w:val="002B2702"/>
    <w:rsid w:val="002C4B2B"/>
    <w:rsid w:val="002C5C70"/>
    <w:rsid w:val="002D3D9E"/>
    <w:rsid w:val="002D6EDF"/>
    <w:rsid w:val="002E785E"/>
    <w:rsid w:val="002F02DB"/>
    <w:rsid w:val="0030168E"/>
    <w:rsid w:val="00311031"/>
    <w:rsid w:val="0031219D"/>
    <w:rsid w:val="00317C1A"/>
    <w:rsid w:val="003210F4"/>
    <w:rsid w:val="00323F0F"/>
    <w:rsid w:val="00337A49"/>
    <w:rsid w:val="00347D5E"/>
    <w:rsid w:val="00361C4A"/>
    <w:rsid w:val="003634EA"/>
    <w:rsid w:val="003676A7"/>
    <w:rsid w:val="00380160"/>
    <w:rsid w:val="00381797"/>
    <w:rsid w:val="003835A3"/>
    <w:rsid w:val="003848C4"/>
    <w:rsid w:val="003874B6"/>
    <w:rsid w:val="00393265"/>
    <w:rsid w:val="00397FF3"/>
    <w:rsid w:val="003A5F71"/>
    <w:rsid w:val="003A77BE"/>
    <w:rsid w:val="003B0254"/>
    <w:rsid w:val="003C7AE8"/>
    <w:rsid w:val="003E16F2"/>
    <w:rsid w:val="003E188F"/>
    <w:rsid w:val="003F7497"/>
    <w:rsid w:val="00401BE1"/>
    <w:rsid w:val="0040313A"/>
    <w:rsid w:val="00407621"/>
    <w:rsid w:val="00407A99"/>
    <w:rsid w:val="00412795"/>
    <w:rsid w:val="00415D49"/>
    <w:rsid w:val="00426FC5"/>
    <w:rsid w:val="004326D1"/>
    <w:rsid w:val="004358E6"/>
    <w:rsid w:val="00444815"/>
    <w:rsid w:val="004508EA"/>
    <w:rsid w:val="00451457"/>
    <w:rsid w:val="00455F9C"/>
    <w:rsid w:val="00481719"/>
    <w:rsid w:val="00483B81"/>
    <w:rsid w:val="00487D64"/>
    <w:rsid w:val="00493115"/>
    <w:rsid w:val="00496C36"/>
    <w:rsid w:val="004B7BC7"/>
    <w:rsid w:val="004C2C30"/>
    <w:rsid w:val="004C6C78"/>
    <w:rsid w:val="004E06ED"/>
    <w:rsid w:val="004E22CE"/>
    <w:rsid w:val="004E46DA"/>
    <w:rsid w:val="004E6AD9"/>
    <w:rsid w:val="004F39E9"/>
    <w:rsid w:val="004F690D"/>
    <w:rsid w:val="004F6A11"/>
    <w:rsid w:val="0050010D"/>
    <w:rsid w:val="00505357"/>
    <w:rsid w:val="00505FD8"/>
    <w:rsid w:val="00512F7F"/>
    <w:rsid w:val="00524669"/>
    <w:rsid w:val="00533862"/>
    <w:rsid w:val="00536AA5"/>
    <w:rsid w:val="00537D3E"/>
    <w:rsid w:val="00542193"/>
    <w:rsid w:val="0054531A"/>
    <w:rsid w:val="00564368"/>
    <w:rsid w:val="00573C65"/>
    <w:rsid w:val="0058109A"/>
    <w:rsid w:val="005868AE"/>
    <w:rsid w:val="00586F8F"/>
    <w:rsid w:val="00592702"/>
    <w:rsid w:val="005A01D0"/>
    <w:rsid w:val="005A03FA"/>
    <w:rsid w:val="005A5869"/>
    <w:rsid w:val="005B3D21"/>
    <w:rsid w:val="005C3938"/>
    <w:rsid w:val="005C6458"/>
    <w:rsid w:val="005D702D"/>
    <w:rsid w:val="005E138D"/>
    <w:rsid w:val="005E55F7"/>
    <w:rsid w:val="00602CB7"/>
    <w:rsid w:val="0061513F"/>
    <w:rsid w:val="00624472"/>
    <w:rsid w:val="00641213"/>
    <w:rsid w:val="006426AE"/>
    <w:rsid w:val="00642C84"/>
    <w:rsid w:val="0065137B"/>
    <w:rsid w:val="0065576C"/>
    <w:rsid w:val="00661CC9"/>
    <w:rsid w:val="0066470B"/>
    <w:rsid w:val="00672146"/>
    <w:rsid w:val="00674F7D"/>
    <w:rsid w:val="00681021"/>
    <w:rsid w:val="00681FB6"/>
    <w:rsid w:val="00682E6E"/>
    <w:rsid w:val="00683314"/>
    <w:rsid w:val="00691CF5"/>
    <w:rsid w:val="0069312F"/>
    <w:rsid w:val="006A370D"/>
    <w:rsid w:val="006B0B8E"/>
    <w:rsid w:val="006C59BC"/>
    <w:rsid w:val="006D208A"/>
    <w:rsid w:val="006D6F7D"/>
    <w:rsid w:val="006E54EF"/>
    <w:rsid w:val="006E7E66"/>
    <w:rsid w:val="006F4E64"/>
    <w:rsid w:val="006F7B0A"/>
    <w:rsid w:val="00702352"/>
    <w:rsid w:val="00705EB6"/>
    <w:rsid w:val="00714207"/>
    <w:rsid w:val="00715F74"/>
    <w:rsid w:val="00725E66"/>
    <w:rsid w:val="00727CDB"/>
    <w:rsid w:val="0073407F"/>
    <w:rsid w:val="00734127"/>
    <w:rsid w:val="007363D4"/>
    <w:rsid w:val="00740B41"/>
    <w:rsid w:val="00760557"/>
    <w:rsid w:val="00775A1B"/>
    <w:rsid w:val="00783671"/>
    <w:rsid w:val="007838DC"/>
    <w:rsid w:val="00790911"/>
    <w:rsid w:val="00794A26"/>
    <w:rsid w:val="007C5259"/>
    <w:rsid w:val="007D39FD"/>
    <w:rsid w:val="007E294A"/>
    <w:rsid w:val="007E3F69"/>
    <w:rsid w:val="007F75CA"/>
    <w:rsid w:val="0080091F"/>
    <w:rsid w:val="0080197E"/>
    <w:rsid w:val="00820C13"/>
    <w:rsid w:val="00824AFE"/>
    <w:rsid w:val="00832248"/>
    <w:rsid w:val="00833E7C"/>
    <w:rsid w:val="008360C5"/>
    <w:rsid w:val="00837672"/>
    <w:rsid w:val="008474F2"/>
    <w:rsid w:val="0085067F"/>
    <w:rsid w:val="00855BD7"/>
    <w:rsid w:val="008604FF"/>
    <w:rsid w:val="0086083E"/>
    <w:rsid w:val="00865A39"/>
    <w:rsid w:val="00870972"/>
    <w:rsid w:val="00877E50"/>
    <w:rsid w:val="00890734"/>
    <w:rsid w:val="008909A4"/>
    <w:rsid w:val="00893764"/>
    <w:rsid w:val="00894123"/>
    <w:rsid w:val="008A0EB2"/>
    <w:rsid w:val="008A469E"/>
    <w:rsid w:val="008C33AB"/>
    <w:rsid w:val="008D56B1"/>
    <w:rsid w:val="008D79EC"/>
    <w:rsid w:val="008E1862"/>
    <w:rsid w:val="008E3874"/>
    <w:rsid w:val="00903BCE"/>
    <w:rsid w:val="00922964"/>
    <w:rsid w:val="0092711F"/>
    <w:rsid w:val="009310A9"/>
    <w:rsid w:val="00943532"/>
    <w:rsid w:val="00946871"/>
    <w:rsid w:val="00963778"/>
    <w:rsid w:val="00967131"/>
    <w:rsid w:val="0097565A"/>
    <w:rsid w:val="009768E6"/>
    <w:rsid w:val="00977CFB"/>
    <w:rsid w:val="009A00B3"/>
    <w:rsid w:val="009A2A49"/>
    <w:rsid w:val="009A2ABD"/>
    <w:rsid w:val="009B207E"/>
    <w:rsid w:val="009B32F8"/>
    <w:rsid w:val="009C520C"/>
    <w:rsid w:val="009D0F6E"/>
    <w:rsid w:val="009D18A5"/>
    <w:rsid w:val="009D403A"/>
    <w:rsid w:val="009D50D4"/>
    <w:rsid w:val="009D512F"/>
    <w:rsid w:val="009D6477"/>
    <w:rsid w:val="009E1F05"/>
    <w:rsid w:val="009E6B3F"/>
    <w:rsid w:val="00A04574"/>
    <w:rsid w:val="00A06194"/>
    <w:rsid w:val="00A07FB9"/>
    <w:rsid w:val="00A16DC7"/>
    <w:rsid w:val="00A2000B"/>
    <w:rsid w:val="00A21585"/>
    <w:rsid w:val="00A21A8C"/>
    <w:rsid w:val="00A31A28"/>
    <w:rsid w:val="00A349F1"/>
    <w:rsid w:val="00A40433"/>
    <w:rsid w:val="00A46B01"/>
    <w:rsid w:val="00A47499"/>
    <w:rsid w:val="00A60BE1"/>
    <w:rsid w:val="00A64A9A"/>
    <w:rsid w:val="00A73B3A"/>
    <w:rsid w:val="00A745A9"/>
    <w:rsid w:val="00A75206"/>
    <w:rsid w:val="00A87E87"/>
    <w:rsid w:val="00A92CB9"/>
    <w:rsid w:val="00AC04C0"/>
    <w:rsid w:val="00AC24F9"/>
    <w:rsid w:val="00AC712C"/>
    <w:rsid w:val="00AD6B47"/>
    <w:rsid w:val="00AE3FED"/>
    <w:rsid w:val="00AE7FE5"/>
    <w:rsid w:val="00B06F4A"/>
    <w:rsid w:val="00B07BD4"/>
    <w:rsid w:val="00B10E9F"/>
    <w:rsid w:val="00B22A23"/>
    <w:rsid w:val="00B235B5"/>
    <w:rsid w:val="00B27A8E"/>
    <w:rsid w:val="00B35A15"/>
    <w:rsid w:val="00B43F24"/>
    <w:rsid w:val="00B4567B"/>
    <w:rsid w:val="00B46875"/>
    <w:rsid w:val="00B57E0F"/>
    <w:rsid w:val="00B64A5C"/>
    <w:rsid w:val="00B734E6"/>
    <w:rsid w:val="00B748EC"/>
    <w:rsid w:val="00B75CEF"/>
    <w:rsid w:val="00BA1565"/>
    <w:rsid w:val="00BA3F16"/>
    <w:rsid w:val="00BB3F3E"/>
    <w:rsid w:val="00BC0556"/>
    <w:rsid w:val="00BC0FE3"/>
    <w:rsid w:val="00BC44DF"/>
    <w:rsid w:val="00BC6353"/>
    <w:rsid w:val="00BD1F36"/>
    <w:rsid w:val="00BD3C47"/>
    <w:rsid w:val="00BE1B39"/>
    <w:rsid w:val="00BF791A"/>
    <w:rsid w:val="00C06926"/>
    <w:rsid w:val="00C06BEA"/>
    <w:rsid w:val="00C12B7B"/>
    <w:rsid w:val="00C13FAF"/>
    <w:rsid w:val="00C23B44"/>
    <w:rsid w:val="00C36E68"/>
    <w:rsid w:val="00C40A1A"/>
    <w:rsid w:val="00C42806"/>
    <w:rsid w:val="00C44D39"/>
    <w:rsid w:val="00C45509"/>
    <w:rsid w:val="00C45ED3"/>
    <w:rsid w:val="00C52D38"/>
    <w:rsid w:val="00C66731"/>
    <w:rsid w:val="00C71D34"/>
    <w:rsid w:val="00C76263"/>
    <w:rsid w:val="00C96DE4"/>
    <w:rsid w:val="00CA759E"/>
    <w:rsid w:val="00CB2BAB"/>
    <w:rsid w:val="00CC0EA7"/>
    <w:rsid w:val="00CC728E"/>
    <w:rsid w:val="00CE0EE5"/>
    <w:rsid w:val="00CF31DE"/>
    <w:rsid w:val="00D14EB1"/>
    <w:rsid w:val="00D16CA1"/>
    <w:rsid w:val="00D2072E"/>
    <w:rsid w:val="00D218BD"/>
    <w:rsid w:val="00D21FB4"/>
    <w:rsid w:val="00D233C7"/>
    <w:rsid w:val="00D312ED"/>
    <w:rsid w:val="00D33D87"/>
    <w:rsid w:val="00D349AD"/>
    <w:rsid w:val="00D45D84"/>
    <w:rsid w:val="00D507D5"/>
    <w:rsid w:val="00D5430F"/>
    <w:rsid w:val="00D564F1"/>
    <w:rsid w:val="00D63C26"/>
    <w:rsid w:val="00D64A67"/>
    <w:rsid w:val="00D67711"/>
    <w:rsid w:val="00D70009"/>
    <w:rsid w:val="00D705A0"/>
    <w:rsid w:val="00D8365B"/>
    <w:rsid w:val="00D961F6"/>
    <w:rsid w:val="00DB23E5"/>
    <w:rsid w:val="00DB48F6"/>
    <w:rsid w:val="00DC1258"/>
    <w:rsid w:val="00DD55CA"/>
    <w:rsid w:val="00DE50DD"/>
    <w:rsid w:val="00E0249F"/>
    <w:rsid w:val="00E0424E"/>
    <w:rsid w:val="00E06811"/>
    <w:rsid w:val="00E07978"/>
    <w:rsid w:val="00E11F92"/>
    <w:rsid w:val="00E134B2"/>
    <w:rsid w:val="00E14F37"/>
    <w:rsid w:val="00E170D3"/>
    <w:rsid w:val="00E23188"/>
    <w:rsid w:val="00E3022D"/>
    <w:rsid w:val="00E33C63"/>
    <w:rsid w:val="00E350EB"/>
    <w:rsid w:val="00E35AB5"/>
    <w:rsid w:val="00E50F69"/>
    <w:rsid w:val="00E5187A"/>
    <w:rsid w:val="00E57F3D"/>
    <w:rsid w:val="00E66CFD"/>
    <w:rsid w:val="00E6746C"/>
    <w:rsid w:val="00E721EC"/>
    <w:rsid w:val="00E72624"/>
    <w:rsid w:val="00E76A04"/>
    <w:rsid w:val="00E85367"/>
    <w:rsid w:val="00E86C30"/>
    <w:rsid w:val="00E90791"/>
    <w:rsid w:val="00E90C30"/>
    <w:rsid w:val="00E91DEB"/>
    <w:rsid w:val="00E96331"/>
    <w:rsid w:val="00EB04D6"/>
    <w:rsid w:val="00EB78D2"/>
    <w:rsid w:val="00EC3ED0"/>
    <w:rsid w:val="00ED2065"/>
    <w:rsid w:val="00EE06BD"/>
    <w:rsid w:val="00F02F45"/>
    <w:rsid w:val="00F11322"/>
    <w:rsid w:val="00F165AD"/>
    <w:rsid w:val="00F20AC6"/>
    <w:rsid w:val="00F25FDE"/>
    <w:rsid w:val="00F27895"/>
    <w:rsid w:val="00F40680"/>
    <w:rsid w:val="00F420E5"/>
    <w:rsid w:val="00F446DA"/>
    <w:rsid w:val="00F5150F"/>
    <w:rsid w:val="00F65C85"/>
    <w:rsid w:val="00F73DA3"/>
    <w:rsid w:val="00F829DB"/>
    <w:rsid w:val="00FA3CFC"/>
    <w:rsid w:val="00FA50D7"/>
    <w:rsid w:val="00FB00FA"/>
    <w:rsid w:val="00FB6E38"/>
    <w:rsid w:val="00FC1C13"/>
    <w:rsid w:val="00FC5DB6"/>
    <w:rsid w:val="00FE21E9"/>
    <w:rsid w:val="00FE28F8"/>
    <w:rsid w:val="00FE3B6B"/>
    <w:rsid w:val="00FE7C98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B4B09-3F69-4CC3-815A-5BCB0B8A3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</TotalTime>
  <Pages>1</Pages>
  <Words>96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11</cp:revision>
  <cp:lastPrinted>2021-02-03T12:50:00Z</cp:lastPrinted>
  <dcterms:created xsi:type="dcterms:W3CDTF">2021-05-10T19:02:00Z</dcterms:created>
  <dcterms:modified xsi:type="dcterms:W3CDTF">2021-05-10T19:05:00Z</dcterms:modified>
</cp:coreProperties>
</file>